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68FF" w14:textId="77777777" w:rsidR="00224412" w:rsidRPr="007F05E6" w:rsidRDefault="00224412" w:rsidP="00474F67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500DC78B" w14:textId="77777777" w:rsidR="00224412" w:rsidRPr="00692A45" w:rsidRDefault="00224412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 xml:space="preserve">Crossword </w:t>
      </w:r>
      <w:r w:rsidRPr="00692A45">
        <w:t>(</w:t>
      </w:r>
      <w:r>
        <w:t>tutor</w:t>
      </w:r>
      <w:r w:rsidRPr="00692A45">
        <w:t>)</w:t>
      </w:r>
    </w:p>
    <w:p w14:paraId="3BACEF38" w14:textId="77777777" w:rsidR="00224412" w:rsidRDefault="00224412" w:rsidP="00E6469E">
      <w:pPr>
        <w:spacing w:before="0"/>
      </w:pPr>
      <w:r>
        <w:t>Use the clues to fill in the grid.</w:t>
      </w:r>
    </w:p>
    <w:p w14:paraId="74621B5F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72C0F828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>If an electrical power tool is damaged, you must ____ using it until it is repaired or replaced (4)</w:t>
      </w:r>
    </w:p>
    <w:p w14:paraId="6FFCFF0E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>An asset ________ is a resource that details all the different assets owned or managed by a company (8)</w:t>
      </w:r>
    </w:p>
    <w:p w14:paraId="57D1A4E9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plug (6)</w:t>
      </w:r>
    </w:p>
    <w:p w14:paraId="20B05CFB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>Most electronic measuring equipment should be __________ every 12 months (10)</w:t>
      </w:r>
    </w:p>
    <w:p w14:paraId="28EBD6F6" w14:textId="77777777" w:rsidR="00224412" w:rsidRDefault="00224412" w:rsidP="00B95235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7AA263AB" w14:textId="77777777" w:rsidR="00224412" w:rsidRDefault="00224412" w:rsidP="00B95235">
      <w:pPr>
        <w:pStyle w:val="CluesTiny"/>
        <w:rPr>
          <w:b/>
          <w:sz w:val="22"/>
          <w:szCs w:val="22"/>
        </w:rPr>
      </w:pPr>
    </w:p>
    <w:p w14:paraId="42D6A230" w14:textId="77777777" w:rsidR="00224412" w:rsidRPr="00B95235" w:rsidRDefault="00224412" w:rsidP="00B95235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3F18EA13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(5,5)</w:t>
      </w:r>
    </w:p>
    <w:p w14:paraId="39D89E30" w14:textId="77777777" w:rsidR="00224412" w:rsidRPr="00B95235" w:rsidRDefault="00224412" w:rsidP="00B95235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110v ac can be used to power tools on a ____________ site (12)</w:t>
      </w:r>
    </w:p>
    <w:p w14:paraId="4639759F" w14:textId="77777777" w:rsidR="00224412" w:rsidRDefault="00224412" w:rsidP="00B95235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25623AF7" w14:textId="77777777" w:rsidR="00224412" w:rsidRDefault="00224412" w:rsidP="00B95235">
      <w:pPr>
        <w:spacing w:before="0"/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224412" w:rsidRPr="0093032B" w14:paraId="7A510051" w14:textId="77777777" w:rsidTr="00196717">
        <w:trPr>
          <w:trHeight w:val="400"/>
          <w:jc w:val="center"/>
        </w:trPr>
        <w:tc>
          <w:tcPr>
            <w:tcW w:w="559" w:type="dxa"/>
          </w:tcPr>
          <w:p w14:paraId="447CE64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69B15C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9E261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C2720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0F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88ED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F7CDA3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CC89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CFA08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4DCB6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8049D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9E86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97765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CA3954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AA3F04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F7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E56B4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B99F7B8" w14:textId="77777777" w:rsidTr="00196717">
        <w:trPr>
          <w:trHeight w:val="400"/>
          <w:jc w:val="center"/>
        </w:trPr>
        <w:tc>
          <w:tcPr>
            <w:tcW w:w="559" w:type="dxa"/>
          </w:tcPr>
          <w:p w14:paraId="108623D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51A48E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C6C60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C67A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D4852A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97A4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8F193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C84FB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1A60F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ABD83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635ED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3A429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193E4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77C03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8164A0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221F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A2D6C2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047D5D" w14:textId="77777777" w:rsidTr="00196717">
        <w:trPr>
          <w:trHeight w:val="400"/>
          <w:jc w:val="center"/>
        </w:trPr>
        <w:tc>
          <w:tcPr>
            <w:tcW w:w="559" w:type="dxa"/>
          </w:tcPr>
          <w:p w14:paraId="6CC11D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479547D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4F1A74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5ABDE3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7787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D894B2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714B21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000180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EA6CD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1</w:t>
            </w:r>
          </w:p>
          <w:p w14:paraId="7024162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371E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6C0CE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376E6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0925A2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998642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2</w:t>
            </w:r>
          </w:p>
          <w:p w14:paraId="46460C0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</w:tcPr>
          <w:p w14:paraId="0848FB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F1DB3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72C5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64476FE1" w14:textId="77777777" w:rsidTr="00196717">
        <w:trPr>
          <w:trHeight w:val="400"/>
          <w:jc w:val="center"/>
        </w:trPr>
        <w:tc>
          <w:tcPr>
            <w:tcW w:w="559" w:type="dxa"/>
          </w:tcPr>
          <w:p w14:paraId="384A1CF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0E463B2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758E21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E6AE2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B2E1B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88CB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EE70D3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3</w:t>
            </w:r>
          </w:p>
          <w:p w14:paraId="10F37DC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82C2F7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637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2873B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DEAF7C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30CA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CD4E9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P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F101B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7FF3C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5B2BAB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24B2F56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07E0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</w:tcPr>
          <w:p w14:paraId="7DEDD13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78098B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700A4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F79A7F8" w14:textId="77777777" w:rsidTr="00196717">
        <w:trPr>
          <w:trHeight w:val="400"/>
          <w:jc w:val="center"/>
        </w:trPr>
        <w:tc>
          <w:tcPr>
            <w:tcW w:w="559" w:type="dxa"/>
          </w:tcPr>
          <w:p w14:paraId="239BF10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3079FDF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310F2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44542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45D1E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72A47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4</w:t>
            </w:r>
          </w:p>
          <w:p w14:paraId="501D34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6DBA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BA367F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6D767DD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0B83E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744D36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466F265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11F4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8248FC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DABAF4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E706AF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</w:tcPr>
          <w:p w14:paraId="49C58C8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AAE0E3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263F34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0D9026C" w14:textId="77777777" w:rsidTr="00196717">
        <w:trPr>
          <w:trHeight w:val="400"/>
          <w:jc w:val="center"/>
        </w:trPr>
        <w:tc>
          <w:tcPr>
            <w:tcW w:w="559" w:type="dxa"/>
          </w:tcPr>
          <w:p w14:paraId="492D842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2" w:space="0" w:color="auto"/>
            </w:tcBorders>
          </w:tcPr>
          <w:p w14:paraId="7233825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D1C29F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C827AA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4A7A8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1F06049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4EC15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003177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1A7086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FF9C2F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B9410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</w:tcPr>
          <w:p w14:paraId="7D00202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8DF43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82D67B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0F14FC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48EF71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BA9E6C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</w:tcPr>
          <w:p w14:paraId="00063E4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A90CEB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5611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392630A4" w14:textId="77777777" w:rsidTr="00196717">
        <w:trPr>
          <w:trHeight w:val="400"/>
          <w:jc w:val="center"/>
        </w:trPr>
        <w:tc>
          <w:tcPr>
            <w:tcW w:w="559" w:type="dxa"/>
            <w:tcBorders>
              <w:right w:val="single" w:sz="2" w:space="0" w:color="auto"/>
            </w:tcBorders>
          </w:tcPr>
          <w:p w14:paraId="103EC3D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EB404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5</w:t>
            </w:r>
          </w:p>
          <w:p w14:paraId="260DE0B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7204FF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A369FE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A11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C24E68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AC361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FA3C58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DEB13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241D35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2557F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FDDC7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005E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41016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E0029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7CF6465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2A4B49D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55D6E9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C685F6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B202C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C4CE5E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D1C203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</w:tcPr>
          <w:p w14:paraId="6B0D97C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384A26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257460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56EDC753" w14:textId="77777777" w:rsidTr="00196717">
        <w:trPr>
          <w:trHeight w:val="400"/>
          <w:jc w:val="center"/>
        </w:trPr>
        <w:tc>
          <w:tcPr>
            <w:tcW w:w="559" w:type="dxa"/>
          </w:tcPr>
          <w:p w14:paraId="0924E2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723D9F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56E00C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82155B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1E1615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7E60DC23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4EA231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0552589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431C99A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3B3E7EF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679AB76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579EDA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F5C0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AB7D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F8B5C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05BA5C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6F39A10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</w:tcPr>
          <w:p w14:paraId="3A6A185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334110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F7F04F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74A1629B" w14:textId="77777777" w:rsidTr="00196717">
        <w:trPr>
          <w:trHeight w:val="400"/>
          <w:jc w:val="center"/>
        </w:trPr>
        <w:tc>
          <w:tcPr>
            <w:tcW w:w="559" w:type="dxa"/>
          </w:tcPr>
          <w:p w14:paraId="7B04AE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A03A3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6E6DD5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1C6792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235EA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6</w:t>
            </w:r>
          </w:p>
          <w:p w14:paraId="65F32C6B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Y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FBF97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99DEF9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AFE72B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E849D8A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9CB20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666191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DD9F2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2FC1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2DDAB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32C494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W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75038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305CBEC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6CE5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CBE13C8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309D99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U</w:t>
            </w:r>
          </w:p>
        </w:tc>
        <w:tc>
          <w:tcPr>
            <w:tcW w:w="560" w:type="dxa"/>
          </w:tcPr>
          <w:p w14:paraId="2BEC577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4E3FDC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8C40D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325C87" w14:textId="77777777" w:rsidTr="00196717">
        <w:trPr>
          <w:trHeight w:val="400"/>
          <w:jc w:val="center"/>
        </w:trPr>
        <w:tc>
          <w:tcPr>
            <w:tcW w:w="559" w:type="dxa"/>
          </w:tcPr>
          <w:p w14:paraId="6E50CBF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CADC61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194D72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60E4C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DA554A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5AAE428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A3AC1B4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B260AF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D800AF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430653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6FA8BD0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3767EC7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8E84D8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2F21C6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D37E99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50927C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7B4833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E785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C0B7FC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7723533" w14:textId="77777777" w:rsidTr="00196717">
        <w:trPr>
          <w:trHeight w:val="400"/>
          <w:jc w:val="center"/>
        </w:trPr>
        <w:tc>
          <w:tcPr>
            <w:tcW w:w="559" w:type="dxa"/>
          </w:tcPr>
          <w:p w14:paraId="271448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040D0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82144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507FE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94846F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4D66CF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11ED1F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7</w:t>
            </w:r>
          </w:p>
          <w:p w14:paraId="1668C35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1AFB09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21D551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56E43E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27F0CE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L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F1E761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EA56CE2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4EDEB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BC3BAD3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EE2F30B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3929DED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C15807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65AD09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5013F11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BDD65E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T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79C7E3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9A27EC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E7B705" w14:textId="77777777" w:rsidR="00224412" w:rsidRPr="0093032B" w:rsidRDefault="00224412" w:rsidP="007C2D53">
            <w:pPr>
              <w:pStyle w:val="CrossgridSmall"/>
              <w:rPr>
                <w:rFonts w:cs="Arial"/>
                <w:szCs w:val="18"/>
              </w:rPr>
            </w:pPr>
            <w:r w:rsidRPr="0093032B">
              <w:rPr>
                <w:rFonts w:cs="Arial"/>
                <w:szCs w:val="18"/>
              </w:rPr>
              <w:t> </w:t>
            </w:r>
          </w:p>
          <w:p w14:paraId="49652344" w14:textId="77777777" w:rsidR="00224412" w:rsidRPr="0093032B" w:rsidRDefault="00224412" w:rsidP="007C2D53">
            <w:pPr>
              <w:pStyle w:val="CrossgridAnswerTiny"/>
              <w:rPr>
                <w:rFonts w:ascii="Arial" w:hAnsi="Arial" w:cs="Arial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D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806C9A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BF82D7E" w14:textId="77777777" w:rsidTr="00196717">
        <w:trPr>
          <w:trHeight w:val="400"/>
          <w:jc w:val="center"/>
        </w:trPr>
        <w:tc>
          <w:tcPr>
            <w:tcW w:w="559" w:type="dxa"/>
          </w:tcPr>
          <w:p w14:paraId="036FCE3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346713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0721A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5D70A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6FB7CF7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99E304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4AE714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2" w:space="0" w:color="auto"/>
            </w:tcBorders>
          </w:tcPr>
          <w:p w14:paraId="733B884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E7F870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5732C93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</w:tcBorders>
          </w:tcPr>
          <w:p w14:paraId="525E055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C00BE7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4396BFF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4FCC3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55B01A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F5B0DB4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329886A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B62EBB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CF91D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4C5ACBE8" w14:textId="77777777" w:rsidTr="00196717">
        <w:trPr>
          <w:trHeight w:val="400"/>
          <w:jc w:val="center"/>
        </w:trPr>
        <w:tc>
          <w:tcPr>
            <w:tcW w:w="559" w:type="dxa"/>
          </w:tcPr>
          <w:p w14:paraId="4AF5F83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59402DB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E26E096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828DD2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1F877507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2AA148D0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873210B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43C74F6E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2" w:space="0" w:color="auto"/>
            </w:tcBorders>
          </w:tcPr>
          <w:p w14:paraId="503EFDC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B9AE52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205600E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1E6D81C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6A194DD1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67CB3B8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B81D8F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O</w:t>
            </w:r>
          </w:p>
        </w:tc>
        <w:tc>
          <w:tcPr>
            <w:tcW w:w="560" w:type="dxa"/>
            <w:tcBorders>
              <w:bottom w:val="single" w:sz="2" w:space="0" w:color="auto"/>
            </w:tcBorders>
          </w:tcPr>
          <w:p w14:paraId="0452DD88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7A0951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7ACE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0884E45" w14:textId="77777777" w:rsidTr="00196717">
        <w:trPr>
          <w:trHeight w:val="400"/>
          <w:jc w:val="center"/>
        </w:trPr>
        <w:tc>
          <w:tcPr>
            <w:tcW w:w="559" w:type="dxa"/>
          </w:tcPr>
          <w:p w14:paraId="524D5E8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D30DD79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6AD6923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55A7390F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</w:tcPr>
          <w:p w14:paraId="0B44CA05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906E5ED" w14:textId="77777777" w:rsidR="00224412" w:rsidRPr="009B5E14" w:rsidRDefault="00224412" w:rsidP="007C2D53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8AF933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8</w:t>
            </w:r>
          </w:p>
          <w:p w14:paraId="12AF377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6F08B1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51461D9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E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FA84AA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4AC06EDC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369C67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1BF077B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32D53D6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2CF626F7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418CB2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3FBF86FE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1AAA1B4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A0A51A6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I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EB56A5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7767F631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N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A5CB88C" w14:textId="77777777" w:rsidR="00224412" w:rsidRPr="009B5E14" w:rsidRDefault="00224412" w:rsidP="007C2D53">
            <w:pPr>
              <w:pStyle w:val="CrossgridSmall"/>
              <w:rPr>
                <w:rFonts w:cs="Arial"/>
                <w:color w:val="FF0000"/>
                <w:szCs w:val="18"/>
              </w:rPr>
            </w:pPr>
            <w:r w:rsidRPr="009B5E14">
              <w:rPr>
                <w:rFonts w:cs="Arial"/>
                <w:color w:val="FF0000"/>
                <w:szCs w:val="18"/>
              </w:rPr>
              <w:t> </w:t>
            </w:r>
          </w:p>
          <w:p w14:paraId="0220D1B8" w14:textId="77777777" w:rsidR="00224412" w:rsidRPr="009B5E14" w:rsidRDefault="00224412" w:rsidP="007C2D53">
            <w:pPr>
              <w:pStyle w:val="CrossgridAnswerTiny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B5E14">
              <w:rPr>
                <w:rFonts w:ascii="Arial" w:hAnsi="Arial" w:cs="Arial"/>
                <w:color w:val="FF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left w:val="single" w:sz="2" w:space="0" w:color="auto"/>
            </w:tcBorders>
          </w:tcPr>
          <w:p w14:paraId="401A20D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569A2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059DA3F1" w14:textId="77777777" w:rsidTr="00196717">
        <w:trPr>
          <w:trHeight w:val="400"/>
          <w:jc w:val="center"/>
        </w:trPr>
        <w:tc>
          <w:tcPr>
            <w:tcW w:w="559" w:type="dxa"/>
          </w:tcPr>
          <w:p w14:paraId="082F626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1CDF62F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0E35BC7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44C7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2A793A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1D8798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8BC41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092A11F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E00D0C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0555EA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161CB45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663E28E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79B4A0A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2183117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14:paraId="3C42A98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46E4D9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A3D13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A87CED5" w14:textId="77777777" w:rsidTr="00196717">
        <w:trPr>
          <w:trHeight w:val="400"/>
          <w:jc w:val="center"/>
        </w:trPr>
        <w:tc>
          <w:tcPr>
            <w:tcW w:w="559" w:type="dxa"/>
          </w:tcPr>
          <w:p w14:paraId="0BA7055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21844AD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B39214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9BF947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5AE6422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E441ED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6607B5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E69ADB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73B681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D15A70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2B6965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61B30BF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CDF7DD1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4EA886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047FAA3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B1CECE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05791F9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  <w:tr w:rsidR="00224412" w:rsidRPr="0093032B" w14:paraId="25C76F5C" w14:textId="77777777" w:rsidTr="00196717">
        <w:trPr>
          <w:trHeight w:val="400"/>
          <w:jc w:val="center"/>
        </w:trPr>
        <w:tc>
          <w:tcPr>
            <w:tcW w:w="559" w:type="dxa"/>
          </w:tcPr>
          <w:p w14:paraId="37167EE5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</w:tcPr>
          <w:p w14:paraId="750EF5E6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9FC692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435B972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BC16DCF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69E671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5E6468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E2CB370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3EC960C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645135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3C74B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73018E8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1DC54AFA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4DA1763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2DBFFE24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3985885D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0" w:type="dxa"/>
          </w:tcPr>
          <w:p w14:paraId="52CD3718" w14:textId="77777777" w:rsidR="00224412" w:rsidRPr="0093032B" w:rsidRDefault="00224412" w:rsidP="007C2D53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F07D584" w14:textId="77777777" w:rsidR="00224412" w:rsidRDefault="00224412" w:rsidP="004D77CF">
      <w:pPr>
        <w:pStyle w:val="Answer"/>
        <w:ind w:left="0"/>
      </w:pPr>
    </w:p>
    <w:p w14:paraId="682940F5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12B5" w14:textId="77777777" w:rsidR="00D36037" w:rsidRDefault="00D36037">
      <w:pPr>
        <w:spacing w:before="0" w:after="0"/>
      </w:pPr>
      <w:r>
        <w:separator/>
      </w:r>
    </w:p>
  </w:endnote>
  <w:endnote w:type="continuationSeparator" w:id="0">
    <w:p w14:paraId="0731C1F2" w14:textId="77777777" w:rsidR="00D36037" w:rsidRDefault="00D360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C9F5" w14:textId="77777777" w:rsidR="00822278" w:rsidRDefault="00822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5619" w14:textId="33D3E95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9E426F4" wp14:editId="4B39E0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822278">
      <w:t xml:space="preserve">          </w:t>
    </w:r>
    <w:r w:rsidR="00090C0E" w:rsidRPr="00090C0E">
      <w:t>© City &amp; Guilds Limited</w:t>
    </w:r>
    <w:r w:rsidR="00822278" w:rsidRPr="00822278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3091C" w14:textId="77777777" w:rsidR="00822278" w:rsidRDefault="00822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BF57B" w14:textId="77777777" w:rsidR="00D36037" w:rsidRDefault="00D36037">
      <w:pPr>
        <w:spacing w:before="0" w:after="0"/>
      </w:pPr>
      <w:r>
        <w:separator/>
      </w:r>
    </w:p>
  </w:footnote>
  <w:footnote w:type="continuationSeparator" w:id="0">
    <w:p w14:paraId="657F6A85" w14:textId="77777777" w:rsidR="00D36037" w:rsidRDefault="00D360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20F83" w14:textId="77777777" w:rsidR="00822278" w:rsidRDefault="00822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064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1F6C4B" wp14:editId="7D8A28F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6D4A18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852CD59" wp14:editId="5B9C90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D33CC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8E2E" w14:textId="77777777" w:rsidR="00822278" w:rsidRDefault="00822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967446">
    <w:abstractNumId w:val="4"/>
  </w:num>
  <w:num w:numId="2" w16cid:durableId="2133859899">
    <w:abstractNumId w:val="14"/>
  </w:num>
  <w:num w:numId="3" w16cid:durableId="1416823051">
    <w:abstractNumId w:val="21"/>
  </w:num>
  <w:num w:numId="4" w16cid:durableId="1106997876">
    <w:abstractNumId w:val="16"/>
  </w:num>
  <w:num w:numId="5" w16cid:durableId="452753563">
    <w:abstractNumId w:val="7"/>
  </w:num>
  <w:num w:numId="6" w16cid:durableId="2049840337">
    <w:abstractNumId w:val="15"/>
  </w:num>
  <w:num w:numId="7" w16cid:durableId="835269371">
    <w:abstractNumId w:val="7"/>
  </w:num>
  <w:num w:numId="8" w16cid:durableId="1931620310">
    <w:abstractNumId w:val="1"/>
  </w:num>
  <w:num w:numId="9" w16cid:durableId="1987279544">
    <w:abstractNumId w:val="7"/>
    <w:lvlOverride w:ilvl="0">
      <w:startOverride w:val="1"/>
    </w:lvlOverride>
  </w:num>
  <w:num w:numId="10" w16cid:durableId="206571671">
    <w:abstractNumId w:val="17"/>
  </w:num>
  <w:num w:numId="11" w16cid:durableId="1415973424">
    <w:abstractNumId w:val="13"/>
  </w:num>
  <w:num w:numId="12" w16cid:durableId="57287382">
    <w:abstractNumId w:val="5"/>
  </w:num>
  <w:num w:numId="13" w16cid:durableId="85881151">
    <w:abstractNumId w:val="12"/>
  </w:num>
  <w:num w:numId="14" w16cid:durableId="1245457568">
    <w:abstractNumId w:val="18"/>
  </w:num>
  <w:num w:numId="15" w16cid:durableId="1687512494">
    <w:abstractNumId w:val="10"/>
  </w:num>
  <w:num w:numId="16" w16cid:durableId="1299650106">
    <w:abstractNumId w:val="6"/>
  </w:num>
  <w:num w:numId="17" w16cid:durableId="171646943">
    <w:abstractNumId w:val="23"/>
  </w:num>
  <w:num w:numId="18" w16cid:durableId="1116103243">
    <w:abstractNumId w:val="24"/>
  </w:num>
  <w:num w:numId="19" w16cid:durableId="308484773">
    <w:abstractNumId w:val="3"/>
  </w:num>
  <w:num w:numId="20" w16cid:durableId="1714160908">
    <w:abstractNumId w:val="2"/>
  </w:num>
  <w:num w:numId="21" w16cid:durableId="1362435197">
    <w:abstractNumId w:val="8"/>
  </w:num>
  <w:num w:numId="22" w16cid:durableId="1461220432">
    <w:abstractNumId w:val="8"/>
    <w:lvlOverride w:ilvl="0">
      <w:startOverride w:val="1"/>
    </w:lvlOverride>
  </w:num>
  <w:num w:numId="23" w16cid:durableId="351340065">
    <w:abstractNumId w:val="22"/>
  </w:num>
  <w:num w:numId="24" w16cid:durableId="1947881313">
    <w:abstractNumId w:val="8"/>
    <w:lvlOverride w:ilvl="0">
      <w:startOverride w:val="1"/>
    </w:lvlOverride>
  </w:num>
  <w:num w:numId="25" w16cid:durableId="380598934">
    <w:abstractNumId w:val="8"/>
    <w:lvlOverride w:ilvl="0">
      <w:startOverride w:val="1"/>
    </w:lvlOverride>
  </w:num>
  <w:num w:numId="26" w16cid:durableId="336687609">
    <w:abstractNumId w:val="9"/>
  </w:num>
  <w:num w:numId="27" w16cid:durableId="1856379554">
    <w:abstractNumId w:val="19"/>
  </w:num>
  <w:num w:numId="28" w16cid:durableId="559441076">
    <w:abstractNumId w:val="8"/>
    <w:lvlOverride w:ilvl="0">
      <w:startOverride w:val="1"/>
    </w:lvlOverride>
  </w:num>
  <w:num w:numId="29" w16cid:durableId="1336573162">
    <w:abstractNumId w:val="20"/>
  </w:num>
  <w:num w:numId="30" w16cid:durableId="317422720">
    <w:abstractNumId w:val="8"/>
  </w:num>
  <w:num w:numId="31" w16cid:durableId="2113622048">
    <w:abstractNumId w:val="8"/>
    <w:lvlOverride w:ilvl="0">
      <w:startOverride w:val="1"/>
    </w:lvlOverride>
  </w:num>
  <w:num w:numId="32" w16cid:durableId="2037803358">
    <w:abstractNumId w:val="8"/>
    <w:lvlOverride w:ilvl="0">
      <w:startOverride w:val="1"/>
    </w:lvlOverride>
  </w:num>
  <w:num w:numId="33" w16cid:durableId="613944351">
    <w:abstractNumId w:val="0"/>
  </w:num>
  <w:num w:numId="34" w16cid:durableId="738477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12"/>
    <w:rsid w:val="000033BD"/>
    <w:rsid w:val="0006059A"/>
    <w:rsid w:val="00082C62"/>
    <w:rsid w:val="00090C0E"/>
    <w:rsid w:val="000B231F"/>
    <w:rsid w:val="000D2B35"/>
    <w:rsid w:val="000E194B"/>
    <w:rsid w:val="00110217"/>
    <w:rsid w:val="00152AC3"/>
    <w:rsid w:val="00156AF3"/>
    <w:rsid w:val="0019491D"/>
    <w:rsid w:val="001F74AD"/>
    <w:rsid w:val="00224412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315"/>
    <w:rsid w:val="006F7BAF"/>
    <w:rsid w:val="00797FA7"/>
    <w:rsid w:val="007F2A40"/>
    <w:rsid w:val="00822278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36037"/>
    <w:rsid w:val="00D56B82"/>
    <w:rsid w:val="00D93CB3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F67DE"/>
  <w15:docId w15:val="{970DE81D-606B-475C-9D30-63AABEC6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224412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rossgridAnswerTiny">
    <w:name w:val="CrossgridAnswerTiny"/>
    <w:basedOn w:val="Normal"/>
    <w:qFormat/>
    <w:rsid w:val="00224412"/>
    <w:pPr>
      <w:spacing w:before="0" w:after="0" w:line="240" w:lineRule="auto"/>
      <w:jc w:val="center"/>
    </w:pPr>
    <w:rPr>
      <w:rFonts w:ascii="Times New Roman" w:eastAsia="Times New Roman" w:hAnsi="Times New Roman"/>
      <w:sz w:val="16"/>
      <w:szCs w:val="20"/>
      <w:lang w:val="en-US"/>
    </w:rPr>
  </w:style>
  <w:style w:type="paragraph" w:customStyle="1" w:styleId="CluesTiny">
    <w:name w:val="CluesTiny"/>
    <w:basedOn w:val="Normal"/>
    <w:qFormat/>
    <w:rsid w:val="00224412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  <w:style w:type="paragraph" w:styleId="Revision">
    <w:name w:val="Revision"/>
    <w:hidden/>
    <w:semiHidden/>
    <w:rsid w:val="00090C0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1C4A99-DDD7-42B1-A600-183825B82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AD4BA-5BE0-4BF6-B0BA-C6DB3D4EC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0FC73-885C-4231-A818-C94F56E62E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1</TotalTime>
  <Pages>1</Pages>
  <Words>58</Words>
  <Characters>1121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2025-11-17T21:26:00Z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